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238" w:rsidRPr="00A63238" w:rsidRDefault="00A63238" w:rsidP="00A63238">
      <w:pPr>
        <w:ind w:right="-459"/>
        <w:jc w:val="center"/>
        <w:rPr>
          <w:noProof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A63238">
        <w:rPr>
          <w:noProof/>
        </w:rPr>
        <w:t xml:space="preserve">приложение </w:t>
      </w:r>
      <w:r w:rsidR="009C0ECA">
        <w:rPr>
          <w:noProof/>
        </w:rPr>
        <w:t>1</w:t>
      </w:r>
    </w:p>
    <w:p w:rsidR="00C1415F" w:rsidRDefault="00C1415F" w:rsidP="00A63238">
      <w:pPr>
        <w:jc w:val="center"/>
        <w:rPr>
          <w:noProof/>
          <w:sz w:val="24"/>
          <w:szCs w:val="24"/>
        </w:rPr>
      </w:pPr>
    </w:p>
    <w:p w:rsidR="00A63238" w:rsidRDefault="00A63238" w:rsidP="00A63238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A63238" w:rsidRDefault="00A63238" w:rsidP="00A63238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63238" w:rsidRDefault="00A63238" w:rsidP="00A6323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A63238" w:rsidRDefault="00A63238" w:rsidP="00A63238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626DB2" w:rsidRPr="00AE367E" w:rsidRDefault="003337D3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01.1</w:t>
      </w:r>
      <w:r w:rsidR="00540343">
        <w:rPr>
          <w:noProof/>
          <w:sz w:val="24"/>
        </w:rPr>
        <w:t>2</w:t>
      </w:r>
      <w:r w:rsidRPr="00AE367E">
        <w:rPr>
          <w:noProof/>
          <w:sz w:val="24"/>
        </w:rPr>
        <w:t xml:space="preserve">.2023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31.1</w:t>
      </w:r>
      <w:r w:rsidR="00540343">
        <w:rPr>
          <w:noProof/>
          <w:sz w:val="24"/>
        </w:rPr>
        <w:t>2</w:t>
      </w:r>
      <w:r w:rsidRPr="00AE367E">
        <w:rPr>
          <w:noProof/>
          <w:sz w:val="24"/>
        </w:rPr>
        <w:t>.2023</w:t>
      </w:r>
    </w:p>
    <w:p w:rsidR="00626DB2" w:rsidRPr="00AE367E" w:rsidRDefault="00626DB2">
      <w:pPr>
        <w:jc w:val="center"/>
        <w:rPr>
          <w:noProof/>
          <w:sz w:val="18"/>
        </w:rPr>
      </w:pPr>
    </w:p>
    <w:p w:rsidR="00C1415F" w:rsidRPr="00AC3DC2" w:rsidRDefault="00C1415F" w:rsidP="00C1415F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275"/>
      </w:tblGrid>
      <w:tr w:rsidR="00626DB2" w:rsidTr="00A63238">
        <w:trPr>
          <w:cantSplit/>
          <w:trHeight w:val="207"/>
        </w:trPr>
        <w:tc>
          <w:tcPr>
            <w:tcW w:w="8505" w:type="dxa"/>
            <w:vMerge w:val="restart"/>
          </w:tcPr>
          <w:p w:rsidR="00626DB2" w:rsidRPr="00C1415F" w:rsidRDefault="00626DB2">
            <w:pPr>
              <w:jc w:val="center"/>
              <w:rPr>
                <w:noProof/>
                <w:sz w:val="18"/>
              </w:rPr>
            </w:pPr>
          </w:p>
          <w:p w:rsidR="00626DB2" w:rsidRDefault="003337D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26DB2" w:rsidTr="00A63238">
        <w:trPr>
          <w:cantSplit/>
          <w:trHeight w:val="437"/>
        </w:trPr>
        <w:tc>
          <w:tcPr>
            <w:tcW w:w="8505" w:type="dxa"/>
            <w:vMerge/>
          </w:tcPr>
          <w:p w:rsidR="00626DB2" w:rsidRDefault="00626DB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  <w:vMerge/>
          </w:tcPr>
          <w:p w:rsidR="00626DB2" w:rsidRDefault="00626DB2">
            <w:pPr>
              <w:jc w:val="center"/>
              <w:rPr>
                <w:noProof/>
                <w:sz w:val="18"/>
              </w:rPr>
            </w:pPr>
          </w:p>
        </w:tc>
      </w:tr>
      <w:tr w:rsidR="00626DB2" w:rsidTr="00A63238">
        <w:trPr>
          <w:cantSplit/>
        </w:trPr>
        <w:tc>
          <w:tcPr>
            <w:tcW w:w="8505" w:type="dxa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626DB2" w:rsidRDefault="003337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26DB2" w:rsidTr="00A63238">
        <w:trPr>
          <w:cantSplit/>
        </w:trPr>
        <w:tc>
          <w:tcPr>
            <w:tcW w:w="8505" w:type="dxa"/>
          </w:tcPr>
          <w:p w:rsidR="00626DB2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626DB2" w:rsidRPr="00C1415F" w:rsidRDefault="00540343" w:rsidP="00C1415F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3337D3" w:rsidRPr="00C1415F" w:rsidRDefault="00540343" w:rsidP="00C1415F">
            <w:pPr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0003.0008.0086.0540 Земельный налог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32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  <w:r w:rsidRPr="00D83448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  <w:r>
              <w:rPr>
                <w:noProof/>
              </w:rPr>
              <w:t>104</w:t>
            </w:r>
          </w:p>
        </w:tc>
      </w:tr>
      <w:tr w:rsidR="00540343" w:rsidTr="00A63238">
        <w:trPr>
          <w:cantSplit/>
        </w:trPr>
        <w:tc>
          <w:tcPr>
            <w:tcW w:w="8505" w:type="dxa"/>
          </w:tcPr>
          <w:p w:rsidR="00540343" w:rsidRPr="00D83448" w:rsidRDefault="00540343" w:rsidP="00540343">
            <w:pPr>
              <w:rPr>
                <w:noProof/>
              </w:rPr>
            </w:pPr>
          </w:p>
        </w:tc>
        <w:tc>
          <w:tcPr>
            <w:tcW w:w="1275" w:type="dxa"/>
          </w:tcPr>
          <w:p w:rsidR="00540343" w:rsidRPr="00C1415F" w:rsidRDefault="00540343" w:rsidP="00540343">
            <w:pPr>
              <w:jc w:val="center"/>
              <w:rPr>
                <w:noProof/>
              </w:rPr>
            </w:pPr>
          </w:p>
        </w:tc>
      </w:tr>
      <w:tr w:rsidR="003337D3" w:rsidTr="00A63238">
        <w:trPr>
          <w:cantSplit/>
        </w:trPr>
        <w:tc>
          <w:tcPr>
            <w:tcW w:w="8505" w:type="dxa"/>
          </w:tcPr>
          <w:p w:rsidR="003337D3" w:rsidRPr="00C1415F" w:rsidRDefault="003337D3">
            <w:pPr>
              <w:rPr>
                <w:noProof/>
              </w:rPr>
            </w:pPr>
            <w:r w:rsidRPr="00C1415F">
              <w:rPr>
                <w:noProof/>
              </w:rPr>
              <w:t>ИТОГО:</w:t>
            </w:r>
          </w:p>
        </w:tc>
        <w:tc>
          <w:tcPr>
            <w:tcW w:w="1275" w:type="dxa"/>
          </w:tcPr>
          <w:p w:rsidR="003337D3" w:rsidRPr="00C1415F" w:rsidRDefault="00540343" w:rsidP="00C1415F">
            <w:pPr>
              <w:jc w:val="center"/>
              <w:rPr>
                <w:noProof/>
              </w:rPr>
            </w:pPr>
            <w:r>
              <w:rPr>
                <w:noProof/>
              </w:rPr>
              <w:t>253</w:t>
            </w:r>
          </w:p>
        </w:tc>
      </w:tr>
    </w:tbl>
    <w:p w:rsidR="00626DB2" w:rsidRDefault="00626DB2">
      <w:pPr>
        <w:rPr>
          <w:noProof/>
        </w:rPr>
      </w:pPr>
    </w:p>
    <w:p w:rsidR="00626DB2" w:rsidRDefault="00626DB2">
      <w:pPr>
        <w:rPr>
          <w:noProof/>
        </w:rPr>
      </w:pPr>
    </w:p>
    <w:p w:rsidR="00626DB2" w:rsidRDefault="00626DB2">
      <w:pPr>
        <w:rPr>
          <w:noProof/>
        </w:rPr>
      </w:pPr>
      <w:bookmarkStart w:id="0" w:name="_GoBack"/>
      <w:bookmarkEnd w:id="0"/>
    </w:p>
    <w:sectPr w:rsidR="00626DB2" w:rsidSect="00C1415F">
      <w:pgSz w:w="11907" w:h="16840" w:code="9"/>
      <w:pgMar w:top="993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D3"/>
    <w:rsid w:val="00170ED7"/>
    <w:rsid w:val="00272BA7"/>
    <w:rsid w:val="003337D3"/>
    <w:rsid w:val="00540343"/>
    <w:rsid w:val="00626DB2"/>
    <w:rsid w:val="008B482A"/>
    <w:rsid w:val="009C0ECA"/>
    <w:rsid w:val="00A63238"/>
    <w:rsid w:val="00AE367E"/>
    <w:rsid w:val="00C1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C032B-10AE-4518-9D04-6902FCF3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3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5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.REG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5</TotalTime>
  <Pages>1</Pages>
  <Words>249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ВА</cp:lastModifiedBy>
  <cp:revision>8</cp:revision>
  <cp:lastPrinted>2024-01-12T03:04:00Z</cp:lastPrinted>
  <dcterms:created xsi:type="dcterms:W3CDTF">2023-11-08T10:10:00Z</dcterms:created>
  <dcterms:modified xsi:type="dcterms:W3CDTF">2024-01-18T01:53:00Z</dcterms:modified>
</cp:coreProperties>
</file>